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38" w:rsidRDefault="00D62738">
      <w:bookmarkStart w:id="0" w:name="_GoBack"/>
      <w:bookmarkEnd w:id="0"/>
      <w:r>
        <w:t xml:space="preserve">Will Benthem de Grave </w:t>
      </w:r>
    </w:p>
    <w:p w:rsidR="00D62738" w:rsidRDefault="00D62738">
      <w:r>
        <w:t>Spanish 2-2</w:t>
      </w:r>
    </w:p>
    <w:p w:rsidR="00D62738" w:rsidRDefault="00D62738">
      <w:r w:rsidRPr="00B653A4"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http://scrapetv.com/News/News%20Pages/Business/images-3/dominos-pizza-slice.jpg" style="width:464.25pt;height:233.25pt;visibility:visible">
            <v:imagedata r:id="rId4" o:title=""/>
          </v:shape>
        </w:pict>
      </w:r>
    </w:p>
    <w:p w:rsidR="00D62738" w:rsidRPr="00A1220B" w:rsidRDefault="00D62738">
      <w:pPr>
        <w:rPr>
          <w:lang w:val="es-ES"/>
        </w:rPr>
      </w:pPr>
      <w:r w:rsidRPr="00A1220B">
        <w:rPr>
          <w:lang w:val="es-ES"/>
        </w:rPr>
        <w:t>El Pizza</w:t>
      </w:r>
    </w:p>
    <w:p w:rsidR="00D62738" w:rsidRPr="00A1220B" w:rsidRDefault="00D62738">
      <w:pPr>
        <w:rPr>
          <w:lang w:val="es-ES"/>
        </w:rPr>
      </w:pPr>
      <w:r w:rsidRPr="00A1220B">
        <w:rPr>
          <w:lang w:val="es-ES"/>
        </w:rPr>
        <w:t xml:space="preserve">Pizza es un comida muy Americano y muy delicioso. Tienes queso y la pasta de tomate en el pan. Tu compres pizza en muchos locationes. Pizza Hut, Dominoes, Papa John’s estas los locationes muy popular con pizza. El pepperoni, las anchoas, los hongos, y mucho mas va bien con pizza. Tambien, pizza es perfecto con fiestas, celebraciones, y Bar Mitzvahs. Ninos y adultos los gusta el pizza. Pizza va perfecto con refrescos, papas fritas, y mucho mas. Pizza arrancar en Italy y es muy major de pizza Americano.  Es un muy beno comida casi todos peronas queren </w:t>
      </w:r>
    </w:p>
    <w:p w:rsidR="00D62738" w:rsidRPr="00A1220B" w:rsidRDefault="00D62738">
      <w:pPr>
        <w:rPr>
          <w:lang w:val="es-ES"/>
        </w:rPr>
      </w:pPr>
    </w:p>
    <w:p w:rsidR="00D62738" w:rsidRPr="00A1220B" w:rsidRDefault="00D62738">
      <w:pPr>
        <w:rPr>
          <w:lang w:val="es-ES"/>
        </w:rPr>
      </w:pPr>
      <w:r w:rsidRPr="00A1220B">
        <w:rPr>
          <w:lang w:val="es-ES"/>
        </w:rPr>
        <w:t>Corrección:</w:t>
      </w:r>
    </w:p>
    <w:p w:rsidR="00D62738" w:rsidRPr="00A1220B" w:rsidRDefault="00D62738" w:rsidP="00A1220B">
      <w:pPr>
        <w:rPr>
          <w:lang w:val="es-ES"/>
        </w:rPr>
      </w:pPr>
      <w:smartTag w:uri="urn:schemas-microsoft-com:office:smarttags" w:element="PersonName">
        <w:smartTagPr>
          <w:attr w:name="ProductID" w:val="La Pizza"/>
        </w:smartTagPr>
        <w:r w:rsidRPr="00A1220B">
          <w:rPr>
            <w:highlight w:val="red"/>
            <w:lang w:val="es-ES"/>
          </w:rPr>
          <w:t>La Pizza</w:t>
        </w:r>
      </w:smartTag>
    </w:p>
    <w:p w:rsidR="00D62738" w:rsidRPr="00A1220B" w:rsidRDefault="00D62738" w:rsidP="00A1220B">
      <w:pPr>
        <w:rPr>
          <w:lang w:val="es-ES"/>
        </w:rPr>
      </w:pPr>
      <w:r>
        <w:rPr>
          <w:lang w:val="es-ES"/>
        </w:rPr>
        <w:t xml:space="preserve"> </w:t>
      </w:r>
      <w:r w:rsidRPr="00A1220B">
        <w:rPr>
          <w:highlight w:val="red"/>
          <w:lang w:val="es-ES"/>
        </w:rPr>
        <w:t>La pizza</w:t>
      </w:r>
      <w:r w:rsidRPr="00A1220B">
        <w:rPr>
          <w:lang w:val="es-ES"/>
        </w:rPr>
        <w:t xml:space="preserve"> es </w:t>
      </w:r>
      <w:r w:rsidRPr="00A1220B">
        <w:rPr>
          <w:highlight w:val="red"/>
          <w:lang w:val="es-ES"/>
        </w:rPr>
        <w:t>una</w:t>
      </w:r>
      <w:r>
        <w:rPr>
          <w:lang w:val="es-ES"/>
        </w:rPr>
        <w:t xml:space="preserve"> comida </w:t>
      </w:r>
      <w:r w:rsidRPr="00A1220B">
        <w:rPr>
          <w:highlight w:val="red"/>
          <w:lang w:val="es-ES"/>
        </w:rPr>
        <w:t>Americana</w:t>
      </w:r>
      <w:r w:rsidRPr="00A1220B">
        <w:rPr>
          <w:lang w:val="es-ES"/>
        </w:rPr>
        <w:t xml:space="preserve"> y muy </w:t>
      </w:r>
      <w:r w:rsidRPr="001E6D7E">
        <w:rPr>
          <w:highlight w:val="red"/>
          <w:lang w:val="es-ES"/>
        </w:rPr>
        <w:t>deliciosa</w:t>
      </w:r>
      <w:r w:rsidRPr="00A1220B">
        <w:rPr>
          <w:lang w:val="es-ES"/>
        </w:rPr>
        <w:t xml:space="preserve">. </w:t>
      </w:r>
      <w:r w:rsidRPr="001E6D7E">
        <w:rPr>
          <w:highlight w:val="red"/>
          <w:lang w:val="es-ES"/>
        </w:rPr>
        <w:t>Tiene</w:t>
      </w:r>
      <w:r>
        <w:rPr>
          <w:lang w:val="es-ES"/>
        </w:rPr>
        <w:t xml:space="preserve"> queso </w:t>
      </w:r>
      <w:r w:rsidRPr="001E6D7E">
        <w:rPr>
          <w:highlight w:val="red"/>
          <w:lang w:val="es-ES"/>
        </w:rPr>
        <w:t>y salsa</w:t>
      </w:r>
      <w:r w:rsidRPr="00A1220B">
        <w:rPr>
          <w:lang w:val="es-ES"/>
        </w:rPr>
        <w:t xml:space="preserve"> de tomate en el pan. Tu </w:t>
      </w:r>
      <w:r>
        <w:rPr>
          <w:lang w:val="es-ES"/>
        </w:rPr>
        <w:t xml:space="preserve"> </w:t>
      </w:r>
      <w:r w:rsidRPr="001E6D7E">
        <w:rPr>
          <w:highlight w:val="red"/>
          <w:lang w:val="es-ES"/>
        </w:rPr>
        <w:t>puedes</w:t>
      </w:r>
      <w:r>
        <w:rPr>
          <w:lang w:val="es-ES"/>
        </w:rPr>
        <w:t xml:space="preserve"> </w:t>
      </w:r>
      <w:r w:rsidRPr="001E6D7E">
        <w:rPr>
          <w:highlight w:val="red"/>
          <w:lang w:val="es-ES"/>
        </w:rPr>
        <w:t>comprar</w:t>
      </w:r>
      <w:r>
        <w:rPr>
          <w:lang w:val="es-ES"/>
        </w:rPr>
        <w:t xml:space="preserve"> pizza en muchos </w:t>
      </w:r>
      <w:r w:rsidRPr="001E6D7E">
        <w:rPr>
          <w:highlight w:val="red"/>
          <w:lang w:val="es-ES"/>
        </w:rPr>
        <w:t>lugares</w:t>
      </w:r>
      <w:r>
        <w:rPr>
          <w:lang w:val="es-ES"/>
        </w:rPr>
        <w:t>:</w:t>
      </w:r>
      <w:r w:rsidRPr="00A1220B">
        <w:rPr>
          <w:lang w:val="es-ES"/>
        </w:rPr>
        <w:t xml:space="preserve"> Pizza Hut, Dominoes, Papa Johns </w:t>
      </w:r>
      <w:r>
        <w:rPr>
          <w:lang w:val="es-ES"/>
        </w:rPr>
        <w:t xml:space="preserve">, </w:t>
      </w:r>
      <w:r w:rsidRPr="001E6D7E">
        <w:rPr>
          <w:highlight w:val="red"/>
          <w:lang w:val="es-ES"/>
        </w:rPr>
        <w:t>estos</w:t>
      </w:r>
      <w:r>
        <w:rPr>
          <w:lang w:val="es-ES"/>
        </w:rPr>
        <w:t xml:space="preserve"> son los </w:t>
      </w:r>
      <w:r w:rsidRPr="001E6D7E">
        <w:rPr>
          <w:highlight w:val="red"/>
          <w:lang w:val="es-ES"/>
        </w:rPr>
        <w:t>locales más</w:t>
      </w:r>
      <w:r w:rsidRPr="00A1220B">
        <w:rPr>
          <w:lang w:val="es-ES"/>
        </w:rPr>
        <w:t xml:space="preserve"> popular</w:t>
      </w:r>
      <w:r>
        <w:rPr>
          <w:lang w:val="es-ES"/>
        </w:rPr>
        <w:t xml:space="preserve">es </w:t>
      </w:r>
      <w:r w:rsidRPr="001E6D7E">
        <w:rPr>
          <w:highlight w:val="red"/>
          <w:lang w:val="es-ES"/>
        </w:rPr>
        <w:t>donde hay pizza</w:t>
      </w:r>
      <w:r w:rsidRPr="00A1220B">
        <w:rPr>
          <w:lang w:val="es-ES"/>
        </w:rPr>
        <w:t>. El pepperoni, las</w:t>
      </w:r>
      <w:r>
        <w:rPr>
          <w:lang w:val="es-ES"/>
        </w:rPr>
        <w:t xml:space="preserve"> anchoas, los hongos, y mucho má</w:t>
      </w:r>
      <w:r w:rsidRPr="00A1220B">
        <w:rPr>
          <w:lang w:val="es-ES"/>
        </w:rPr>
        <w:t xml:space="preserve">s </w:t>
      </w:r>
      <w:r w:rsidRPr="001E6D7E">
        <w:rPr>
          <w:highlight w:val="red"/>
          <w:lang w:val="es-ES"/>
        </w:rPr>
        <w:t>van</w:t>
      </w:r>
      <w:r w:rsidRPr="00A1220B">
        <w:rPr>
          <w:lang w:val="es-ES"/>
        </w:rPr>
        <w:t xml:space="preserve"> bien con pizza. También</w:t>
      </w:r>
      <w:r w:rsidRPr="001E6D7E">
        <w:rPr>
          <w:highlight w:val="red"/>
          <w:lang w:val="es-ES"/>
        </w:rPr>
        <w:t>, la</w:t>
      </w:r>
      <w:r>
        <w:rPr>
          <w:lang w:val="es-ES"/>
        </w:rPr>
        <w:t xml:space="preserve"> pizza </w:t>
      </w:r>
      <w:r w:rsidRPr="001E6D7E">
        <w:rPr>
          <w:highlight w:val="red"/>
          <w:lang w:val="es-ES"/>
        </w:rPr>
        <w:t>es perfecta en fiestas</w:t>
      </w:r>
      <w:r w:rsidRPr="00A1220B">
        <w:rPr>
          <w:lang w:val="es-ES"/>
        </w:rPr>
        <w:t>, celebraciones, y Bar Mitzvahs.</w:t>
      </w:r>
      <w:r>
        <w:rPr>
          <w:lang w:val="es-ES"/>
        </w:rPr>
        <w:t xml:space="preserve"> </w:t>
      </w:r>
      <w:r w:rsidRPr="001E6D7E">
        <w:rPr>
          <w:highlight w:val="red"/>
          <w:lang w:val="es-ES"/>
        </w:rPr>
        <w:t>A los niños</w:t>
      </w:r>
      <w:r>
        <w:rPr>
          <w:lang w:val="es-ES"/>
        </w:rPr>
        <w:t xml:space="preserve"> y adultos </w:t>
      </w:r>
      <w:r w:rsidRPr="001E6D7E">
        <w:rPr>
          <w:highlight w:val="red"/>
          <w:lang w:val="es-ES"/>
        </w:rPr>
        <w:t>les</w:t>
      </w:r>
      <w:r>
        <w:rPr>
          <w:lang w:val="es-ES"/>
        </w:rPr>
        <w:t xml:space="preserve"> gusta </w:t>
      </w:r>
      <w:r w:rsidRPr="001E6D7E">
        <w:rPr>
          <w:highlight w:val="red"/>
          <w:lang w:val="es-ES"/>
        </w:rPr>
        <w:t>la</w:t>
      </w:r>
      <w:r w:rsidRPr="00A1220B">
        <w:rPr>
          <w:lang w:val="es-ES"/>
        </w:rPr>
        <w:t xml:space="preserve"> pizza.</w:t>
      </w:r>
      <w:r>
        <w:rPr>
          <w:lang w:val="es-ES"/>
        </w:rPr>
        <w:t xml:space="preserve"> La p</w:t>
      </w:r>
      <w:r w:rsidRPr="00A1220B">
        <w:rPr>
          <w:lang w:val="es-ES"/>
        </w:rPr>
        <w:t>iz</w:t>
      </w:r>
      <w:r>
        <w:rPr>
          <w:lang w:val="es-ES"/>
        </w:rPr>
        <w:t>za va perfecta</w:t>
      </w:r>
      <w:r w:rsidRPr="00A1220B">
        <w:rPr>
          <w:lang w:val="es-ES"/>
        </w:rPr>
        <w:t xml:space="preserve"> con refrescos, papas fritas, y mucho más. </w:t>
      </w:r>
      <w:smartTag w:uri="urn:schemas-microsoft-com:office:smarttags" w:element="PersonName">
        <w:smartTagPr>
          <w:attr w:name="ProductID" w:val="La Pizza"/>
        </w:smartTagPr>
        <w:r w:rsidRPr="001E6D7E">
          <w:rPr>
            <w:highlight w:val="red"/>
            <w:lang w:val="es-ES"/>
          </w:rPr>
          <w:t>La Pizza</w:t>
        </w:r>
      </w:smartTag>
      <w:r>
        <w:rPr>
          <w:lang w:val="es-ES"/>
        </w:rPr>
        <w:t xml:space="preserve"> es </w:t>
      </w:r>
      <w:r w:rsidRPr="001E6D7E">
        <w:rPr>
          <w:highlight w:val="red"/>
          <w:lang w:val="es-ES"/>
        </w:rPr>
        <w:t>originaria de  Italia y es mucho mejor la pizza Americana</w:t>
      </w:r>
      <w:r w:rsidRPr="00A1220B">
        <w:rPr>
          <w:lang w:val="es-ES"/>
        </w:rPr>
        <w:t xml:space="preserve">.  Es </w:t>
      </w:r>
      <w:r w:rsidRPr="001E6D7E">
        <w:rPr>
          <w:highlight w:val="red"/>
          <w:lang w:val="es-ES"/>
        </w:rPr>
        <w:t>una muy buena</w:t>
      </w:r>
      <w:r>
        <w:rPr>
          <w:lang w:val="es-ES"/>
        </w:rPr>
        <w:t xml:space="preserve"> comida, </w:t>
      </w:r>
      <w:r w:rsidRPr="001E6D7E">
        <w:rPr>
          <w:highlight w:val="red"/>
          <w:lang w:val="es-ES"/>
        </w:rPr>
        <w:t>a casi todas las personas les gusta</w:t>
      </w:r>
      <w:r>
        <w:rPr>
          <w:lang w:val="es-ES"/>
        </w:rPr>
        <w:t>.</w:t>
      </w:r>
    </w:p>
    <w:p w:rsidR="00D62738" w:rsidRPr="00A1220B" w:rsidRDefault="00D62738">
      <w:pPr>
        <w:rPr>
          <w:lang w:val="es-ES"/>
        </w:rPr>
      </w:pPr>
    </w:p>
    <w:sectPr w:rsidR="00D62738" w:rsidRPr="00A1220B" w:rsidSect="00AA5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8BA"/>
    <w:rsid w:val="00085A49"/>
    <w:rsid w:val="001E6D7E"/>
    <w:rsid w:val="00570D1D"/>
    <w:rsid w:val="0080403E"/>
    <w:rsid w:val="00A1220B"/>
    <w:rsid w:val="00AA50B1"/>
    <w:rsid w:val="00B653A4"/>
    <w:rsid w:val="00BA78BA"/>
    <w:rsid w:val="00D6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0B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7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189</Words>
  <Characters>1043</Characters>
  <Application>Microsoft Office Outlook</Application>
  <DocSecurity>0</DocSecurity>
  <Lines>0</Lines>
  <Paragraphs>0</Paragraphs>
  <ScaleCrop>false</ScaleCrop>
  <Company>The Hun School of Princeton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 Benthem de Grave </dc:title>
  <dc:subject/>
  <dc:creator>William Benthem de Grave</dc:creator>
  <cp:keywords/>
  <dc:description/>
  <cp:lastModifiedBy>curso2c</cp:lastModifiedBy>
  <cp:revision>2</cp:revision>
  <dcterms:created xsi:type="dcterms:W3CDTF">2012-11-02T14:14:00Z</dcterms:created>
  <dcterms:modified xsi:type="dcterms:W3CDTF">2012-11-02T14:14:00Z</dcterms:modified>
</cp:coreProperties>
</file>